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76" w:rsidRPr="002E177C" w:rsidRDefault="00FB5976" w:rsidP="0041125F">
      <w:pPr>
        <w:jc w:val="right"/>
        <w:rPr>
          <w:b/>
        </w:rPr>
      </w:pPr>
      <w:r>
        <w:rPr>
          <w:b/>
        </w:rPr>
        <w:t>Załącznik 20.3.2a</w:t>
      </w:r>
    </w:p>
    <w:p w:rsidR="00FB5976" w:rsidRDefault="00FB5976" w:rsidP="00961185">
      <w:pPr>
        <w:widowControl/>
        <w:suppressAutoHyphens w:val="0"/>
        <w:autoSpaceDE/>
        <w:spacing w:line="360" w:lineRule="auto"/>
        <w:ind w:right="432" w:firstLine="1418"/>
        <w:rPr>
          <w:rFonts w:ascii="Calibri" w:eastAsia="Calibri" w:hAnsi="Calibri"/>
          <w:b/>
          <w:sz w:val="28"/>
          <w:szCs w:val="28"/>
          <w:lang w:eastAsia="en-US"/>
        </w:rPr>
      </w:pPr>
    </w:p>
    <w:p w:rsidR="00FB5976" w:rsidRDefault="00FB5976" w:rsidP="00961185">
      <w:pPr>
        <w:widowControl/>
        <w:suppressAutoHyphens w:val="0"/>
        <w:autoSpaceDE/>
        <w:spacing w:line="360" w:lineRule="auto"/>
        <w:ind w:right="432" w:firstLine="1418"/>
        <w:rPr>
          <w:rFonts w:ascii="Calibri" w:eastAsia="Calibri" w:hAnsi="Calibri"/>
          <w:b/>
          <w:sz w:val="28"/>
          <w:szCs w:val="28"/>
          <w:lang w:eastAsia="en-US"/>
        </w:rPr>
      </w:pPr>
      <w:r w:rsidRPr="00215CF4">
        <w:rPr>
          <w:rFonts w:ascii="Calibri" w:eastAsia="Calibri" w:hAnsi="Calibri"/>
          <w:b/>
          <w:sz w:val="28"/>
          <w:szCs w:val="28"/>
          <w:lang w:eastAsia="en-US"/>
        </w:rPr>
        <w:t>POTWIERDZENIE REJESTRACJI WNIOSKU PROJEKTOWEGO</w:t>
      </w:r>
    </w:p>
    <w:p w:rsidR="00FB5976" w:rsidRPr="00357064" w:rsidRDefault="00FB5976" w:rsidP="00A428DF">
      <w:pPr>
        <w:widowControl/>
        <w:tabs>
          <w:tab w:val="right" w:pos="9072"/>
        </w:tabs>
        <w:suppressAutoHyphens w:val="0"/>
        <w:autoSpaceDE/>
        <w:spacing w:before="120" w:after="120" w:line="360" w:lineRule="auto"/>
        <w:rPr>
          <w:rFonts w:ascii="Calibri" w:eastAsia="Calibri" w:hAnsi="Calibri"/>
          <w:b/>
          <w:lang w:eastAsia="en-US"/>
        </w:rPr>
      </w:pPr>
      <w:r w:rsidRPr="00357064">
        <w:rPr>
          <w:rFonts w:ascii="Calibri" w:eastAsia="Calibri" w:hAnsi="Calibri"/>
          <w:b/>
          <w:lang w:eastAsia="en-US"/>
        </w:rPr>
        <w:t>Informacje ogólne:</w:t>
      </w:r>
      <w:r>
        <w:rPr>
          <w:rFonts w:ascii="Calibri" w:eastAsia="Calibri" w:hAnsi="Calibri"/>
          <w:b/>
          <w:lang w:eastAsia="en-US"/>
        </w:rPr>
        <w:tab/>
      </w:r>
    </w:p>
    <w:p w:rsidR="00FB5976" w:rsidRDefault="00FB5976" w:rsidP="000A5A03">
      <w:pPr>
        <w:widowControl/>
        <w:tabs>
          <w:tab w:val="left" w:pos="7797"/>
        </w:tabs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Data przyjęcia wniosku: …………………………………………………………………………………………………………</w:t>
      </w:r>
      <w:r>
        <w:rPr>
          <w:rFonts w:ascii="Calibri" w:eastAsia="Calibri" w:hAnsi="Calibri"/>
          <w:lang w:eastAsia="en-US"/>
        </w:rPr>
        <w:br/>
        <w:t>Data i czas wczytania wniosku do systemu: …….…………………………………………………………………….</w:t>
      </w:r>
    </w:p>
    <w:p w:rsidR="00FB5976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Numer kancelaryjny wniosku: ………………………………………………………………………………….……………</w:t>
      </w:r>
    </w:p>
    <w:p w:rsidR="00FB5976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Imię i nazwisko osoby przyjmującej wniosek: ……………………………………………………………………….</w:t>
      </w:r>
    </w:p>
    <w:p w:rsidR="00FB5976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Tytuł projektu: ………………………………………………………………………………………………………..…………….</w:t>
      </w:r>
    </w:p>
    <w:p w:rsidR="00FB5976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Priorytet: ………………………………………………………………………………………………………………..…………….</w:t>
      </w:r>
    </w:p>
    <w:p w:rsidR="00FB5976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Działanie: ……………………………………………………………………………………………………………….……………..</w:t>
      </w:r>
    </w:p>
    <w:p w:rsidR="00FB5976" w:rsidRDefault="00FB5976" w:rsidP="000A5A03">
      <w:pPr>
        <w:widowControl/>
        <w:tabs>
          <w:tab w:val="left" w:pos="7655"/>
          <w:tab w:val="left" w:pos="7938"/>
        </w:tabs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Numer konkursu: …………………………………………………………………………………………………..………………</w:t>
      </w:r>
    </w:p>
    <w:p w:rsidR="00FB5976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Projekt</w:t>
      </w:r>
    </w:p>
    <w:p w:rsidR="00FB5976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Okres realizacji projektu od: …………………………………    do: …………………………..</w:t>
      </w:r>
    </w:p>
    <w:p w:rsidR="00FB5976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Osoba upr. do pod. decyzji: ………………………………………………………………………..</w:t>
      </w:r>
    </w:p>
    <w:p w:rsidR="00FB5976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Osoba do kontaktów: …………………………………………………………………………………</w:t>
      </w:r>
    </w:p>
    <w:p w:rsidR="00FB5976" w:rsidRPr="00DB743F" w:rsidRDefault="00FB5976" w:rsidP="000A5A03">
      <w:pPr>
        <w:widowControl/>
        <w:tabs>
          <w:tab w:val="left" w:pos="7655"/>
        </w:tabs>
        <w:suppressAutoHyphens w:val="0"/>
        <w:autoSpaceDE/>
        <w:spacing w:before="120" w:after="120" w:line="360" w:lineRule="auto"/>
        <w:rPr>
          <w:rFonts w:ascii="Calibri" w:eastAsia="Calibri" w:hAnsi="Calibri"/>
          <w:lang w:val="en-US" w:eastAsia="en-US"/>
        </w:rPr>
      </w:pPr>
      <w:r>
        <w:rPr>
          <w:rFonts w:ascii="Calibri" w:eastAsia="Calibri" w:hAnsi="Calibri"/>
          <w:lang w:eastAsia="en-US"/>
        </w:rPr>
        <w:t xml:space="preserve">Tel.: ………………     Faks: …………………….   </w:t>
      </w:r>
      <w:r w:rsidRPr="00DB743F">
        <w:rPr>
          <w:rFonts w:ascii="Calibri" w:eastAsia="Calibri" w:hAnsi="Calibri"/>
          <w:lang w:val="en-US" w:eastAsia="en-US"/>
        </w:rPr>
        <w:t>E-mail: …………………………….……………</w:t>
      </w:r>
    </w:p>
    <w:p w:rsidR="00FB5976" w:rsidRPr="00DB743F" w:rsidRDefault="00FB5976" w:rsidP="000A5A03">
      <w:pPr>
        <w:widowControl/>
        <w:tabs>
          <w:tab w:val="left" w:pos="7655"/>
        </w:tabs>
        <w:suppressAutoHyphens w:val="0"/>
        <w:autoSpaceDE/>
        <w:spacing w:before="120" w:after="120" w:line="360" w:lineRule="auto"/>
        <w:rPr>
          <w:rFonts w:ascii="Calibri" w:eastAsia="Calibri" w:hAnsi="Calibri"/>
          <w:lang w:val="en-US" w:eastAsia="en-US"/>
        </w:rPr>
      </w:pPr>
      <w:r w:rsidRPr="00DB743F">
        <w:rPr>
          <w:rFonts w:ascii="Calibri" w:eastAsia="Calibri" w:hAnsi="Calibri"/>
          <w:lang w:val="en-US" w:eastAsia="en-US"/>
        </w:rPr>
        <w:t>Adres: ………………………………………………………………………………………………………..</w:t>
      </w:r>
    </w:p>
    <w:p w:rsidR="00FB5976" w:rsidRPr="00DB743F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b/>
          <w:lang w:val="en-US" w:eastAsia="en-US"/>
        </w:rPr>
      </w:pPr>
      <w:r w:rsidRPr="00DB743F">
        <w:rPr>
          <w:rFonts w:ascii="Calibri" w:eastAsia="Calibri" w:hAnsi="Calibri"/>
          <w:b/>
          <w:lang w:val="en-US" w:eastAsia="en-US"/>
        </w:rPr>
        <w:t>Beneficjent:</w:t>
      </w:r>
    </w:p>
    <w:p w:rsidR="00FB5976" w:rsidRPr="00DB743F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lang w:val="en-US" w:eastAsia="en-US"/>
        </w:rPr>
      </w:pPr>
      <w:r w:rsidRPr="00DB743F">
        <w:rPr>
          <w:rFonts w:ascii="Calibri" w:eastAsia="Calibri" w:hAnsi="Calibri"/>
          <w:lang w:val="en-US" w:eastAsia="en-US"/>
        </w:rPr>
        <w:t>Nazwa: ……………………………………………………………………………………………………………………………………</w:t>
      </w:r>
    </w:p>
    <w:p w:rsidR="00FB5976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Status prawny: ……………………………………………………………………………………………………………………….</w:t>
      </w:r>
    </w:p>
    <w:p w:rsidR="00FB5976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 xml:space="preserve">NIP Polski:   Tak/Nie </w:t>
      </w:r>
      <w:r>
        <w:rPr>
          <w:rFonts w:ascii="Calibri" w:eastAsia="Calibri" w:hAnsi="Calibri"/>
          <w:lang w:eastAsia="en-US"/>
        </w:rPr>
        <w:tab/>
      </w:r>
      <w:r>
        <w:rPr>
          <w:rFonts w:ascii="Calibri" w:eastAsia="Calibri" w:hAnsi="Calibri"/>
          <w:lang w:eastAsia="en-US"/>
        </w:rPr>
        <w:tab/>
        <w:t>NIP: ………………………</w:t>
      </w:r>
      <w:r>
        <w:rPr>
          <w:rFonts w:ascii="Calibri" w:eastAsia="Calibri" w:hAnsi="Calibri"/>
          <w:lang w:eastAsia="en-US"/>
        </w:rPr>
        <w:tab/>
      </w:r>
      <w:r>
        <w:rPr>
          <w:rFonts w:ascii="Calibri" w:eastAsia="Calibri" w:hAnsi="Calibri"/>
          <w:lang w:eastAsia="en-US"/>
        </w:rPr>
        <w:tab/>
        <w:t>REGON: ……………………………………….</w:t>
      </w:r>
    </w:p>
    <w:p w:rsidR="00FB5976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Ulica: …………………………………………………………………………        Nr domu/lokalu: ………………………....</w:t>
      </w:r>
    </w:p>
    <w:p w:rsidR="00FB5976" w:rsidRDefault="00FB5976" w:rsidP="000A5A03">
      <w:pPr>
        <w:widowControl/>
        <w:suppressAutoHyphens w:val="0"/>
        <w:autoSpaceDE/>
        <w:spacing w:before="120" w:after="120"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Kod pocztowy: ………………………………                                         Telefon: ………………………………………</w:t>
      </w:r>
    </w:p>
    <w:p w:rsidR="00FB5976" w:rsidRDefault="00FB5976" w:rsidP="00C22ABE">
      <w:pPr>
        <w:widowControl/>
        <w:suppressAutoHyphens w:val="0"/>
        <w:autoSpaceDE/>
        <w:spacing w:line="360" w:lineRule="auto"/>
        <w:rPr>
          <w:rFonts w:ascii="Calibri" w:eastAsia="Calibri" w:hAnsi="Calibri"/>
          <w:lang w:eastAsia="en-US"/>
        </w:rPr>
      </w:pPr>
    </w:p>
    <w:p w:rsidR="00FB5976" w:rsidRDefault="00FB5976" w:rsidP="000A5A03">
      <w:pPr>
        <w:widowControl/>
        <w:suppressAutoHyphens w:val="0"/>
        <w:autoSpaceDE/>
        <w:spacing w:line="360" w:lineRule="auto"/>
        <w:ind w:firstLine="5670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………………………………………………..</w:t>
      </w:r>
    </w:p>
    <w:p w:rsidR="00FB5976" w:rsidRPr="00C22ABE" w:rsidRDefault="00FB5976" w:rsidP="000A5A03">
      <w:pPr>
        <w:widowControl/>
        <w:suppressAutoHyphens w:val="0"/>
        <w:autoSpaceDE/>
        <w:spacing w:line="360" w:lineRule="auto"/>
        <w:ind w:firstLine="5670"/>
        <w:rPr>
          <w:rFonts w:ascii="Calibri" w:eastAsia="Calibri" w:hAnsi="Calibri"/>
          <w:sz w:val="20"/>
          <w:szCs w:val="20"/>
          <w:lang w:eastAsia="en-US"/>
        </w:rPr>
      </w:pPr>
      <w:r>
        <w:rPr>
          <w:rFonts w:ascii="Calibri" w:eastAsia="Calibri" w:hAnsi="Calibri"/>
          <w:sz w:val="20"/>
          <w:szCs w:val="20"/>
          <w:lang w:eastAsia="en-US"/>
        </w:rPr>
        <w:t xml:space="preserve">    </w:t>
      </w:r>
      <w:r w:rsidRPr="00C22ABE">
        <w:rPr>
          <w:rFonts w:ascii="Calibri" w:eastAsia="Calibri" w:hAnsi="Calibri"/>
          <w:sz w:val="20"/>
          <w:szCs w:val="20"/>
          <w:lang w:eastAsia="en-US"/>
        </w:rPr>
        <w:t>(podpis osoby przyjmującej wniosek)</w:t>
      </w:r>
    </w:p>
    <w:sectPr w:rsidR="00FB5976" w:rsidRPr="00C22ABE" w:rsidSect="00091573">
      <w:headerReference w:type="default" r:id="rId6"/>
      <w:footerReference w:type="default" r:id="rId7"/>
      <w:pgSz w:w="11906" w:h="16838"/>
      <w:pgMar w:top="1134" w:right="1417" w:bottom="1134" w:left="1417" w:header="284" w:footer="1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976" w:rsidRDefault="00FB5976" w:rsidP="00215CF4">
      <w:pPr>
        <w:widowControl/>
        <w:suppressAutoHyphens w:val="0"/>
        <w:autoSpaceDE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separator/>
      </w:r>
    </w:p>
  </w:endnote>
  <w:endnote w:type="continuationSeparator" w:id="0">
    <w:p w:rsidR="00FB5976" w:rsidRDefault="00FB5976" w:rsidP="00215CF4">
      <w:pPr>
        <w:widowControl/>
        <w:suppressAutoHyphens w:val="0"/>
        <w:autoSpaceDE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976" w:rsidRPr="00215CF4" w:rsidRDefault="00FB5976" w:rsidP="00C22ABE">
    <w:pPr>
      <w:pStyle w:val="Header"/>
      <w:ind w:firstLine="2552"/>
      <w:rPr>
        <w:color w:val="BFBFBF"/>
        <w:sz w:val="18"/>
        <w:szCs w:val="18"/>
      </w:rPr>
    </w:pPr>
    <w:r w:rsidRPr="00215CF4">
      <w:rPr>
        <w:color w:val="BFBFBF"/>
        <w:sz w:val="18"/>
        <w:szCs w:val="18"/>
      </w:rPr>
      <w:t>URZĄD MARSZAŁKOWSKI WOJEWÓDZTWA OPOLSKIEGO</w:t>
    </w:r>
  </w:p>
  <w:p w:rsidR="00FB5976" w:rsidRPr="00215CF4" w:rsidRDefault="00FB5976" w:rsidP="00C22ABE">
    <w:pPr>
      <w:pStyle w:val="Header"/>
      <w:ind w:left="2410"/>
      <w:rPr>
        <w:color w:val="BFBFBF"/>
        <w:sz w:val="18"/>
        <w:szCs w:val="18"/>
      </w:rPr>
    </w:pPr>
    <w:r w:rsidRPr="00215CF4">
      <w:rPr>
        <w:color w:val="BFBFBF"/>
        <w:sz w:val="18"/>
        <w:szCs w:val="18"/>
      </w:rPr>
      <w:t>DEPARTAMENT KOORDYNACJI PROGRAMÓW OPERACYJNYCH</w:t>
    </w:r>
  </w:p>
  <w:p w:rsidR="00FB5976" w:rsidRDefault="00FB59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976" w:rsidRDefault="00FB5976" w:rsidP="00215CF4">
      <w:pPr>
        <w:widowControl/>
        <w:suppressAutoHyphens w:val="0"/>
        <w:autoSpaceDE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separator/>
      </w:r>
    </w:p>
  </w:footnote>
  <w:footnote w:type="continuationSeparator" w:id="0">
    <w:p w:rsidR="00FB5976" w:rsidRDefault="00FB5976" w:rsidP="00215CF4">
      <w:pPr>
        <w:widowControl/>
        <w:suppressAutoHyphens w:val="0"/>
        <w:autoSpaceDE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976" w:rsidRPr="00A428DF" w:rsidRDefault="00FB5976" w:rsidP="00961185">
    <w:pPr>
      <w:pStyle w:val="Header"/>
      <w:tabs>
        <w:tab w:val="clear" w:pos="9072"/>
      </w:tabs>
      <w:ind w:left="360" w:firstLine="180"/>
      <w:rPr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5CF4"/>
    <w:rsid w:val="00086180"/>
    <w:rsid w:val="00091573"/>
    <w:rsid w:val="000A5A03"/>
    <w:rsid w:val="000E77A1"/>
    <w:rsid w:val="00141960"/>
    <w:rsid w:val="00215CF4"/>
    <w:rsid w:val="00297888"/>
    <w:rsid w:val="002D37B7"/>
    <w:rsid w:val="002E177C"/>
    <w:rsid w:val="002E543B"/>
    <w:rsid w:val="00305152"/>
    <w:rsid w:val="00357064"/>
    <w:rsid w:val="0036052E"/>
    <w:rsid w:val="0038476D"/>
    <w:rsid w:val="003A509D"/>
    <w:rsid w:val="0041125F"/>
    <w:rsid w:val="00546E38"/>
    <w:rsid w:val="00574CC0"/>
    <w:rsid w:val="00641E8E"/>
    <w:rsid w:val="006C7672"/>
    <w:rsid w:val="007032E5"/>
    <w:rsid w:val="0085460F"/>
    <w:rsid w:val="008B4636"/>
    <w:rsid w:val="008C2663"/>
    <w:rsid w:val="008E1C5B"/>
    <w:rsid w:val="00961185"/>
    <w:rsid w:val="009C0DFB"/>
    <w:rsid w:val="009C2AEC"/>
    <w:rsid w:val="00A428DF"/>
    <w:rsid w:val="00A820E6"/>
    <w:rsid w:val="00A850BC"/>
    <w:rsid w:val="00AD3A9B"/>
    <w:rsid w:val="00B00039"/>
    <w:rsid w:val="00B91D9E"/>
    <w:rsid w:val="00BC6805"/>
    <w:rsid w:val="00C22ABE"/>
    <w:rsid w:val="00D725B3"/>
    <w:rsid w:val="00D977AB"/>
    <w:rsid w:val="00DB743F"/>
    <w:rsid w:val="00DD5DFD"/>
    <w:rsid w:val="00FB5976"/>
    <w:rsid w:val="00FE7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41125F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15CF4"/>
    <w:pPr>
      <w:widowControl/>
      <w:tabs>
        <w:tab w:val="center" w:pos="4536"/>
        <w:tab w:val="right" w:pos="9072"/>
      </w:tabs>
      <w:suppressAutoHyphens w:val="0"/>
      <w:autoSpaceDE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5CF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15CF4"/>
    <w:pPr>
      <w:widowControl/>
      <w:tabs>
        <w:tab w:val="center" w:pos="4536"/>
        <w:tab w:val="right" w:pos="9072"/>
      </w:tabs>
      <w:suppressAutoHyphens w:val="0"/>
      <w:autoSpaceDE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5CF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189</Words>
  <Characters>1140</Characters>
  <Application>Microsoft Office Outlook</Application>
  <DocSecurity>0</DocSecurity>
  <Lines>0</Lines>
  <Paragraphs>0</Paragraphs>
  <ScaleCrop>false</ScaleCrop>
  <Company>Urząd Marszałkowski Województwa Opolskiego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 REJESTRACJI WNIOSKU PROJEKTOWEGO</dc:title>
  <dc:subject/>
  <dc:creator>piotr.letachowicz</dc:creator>
  <cp:keywords/>
  <dc:description/>
  <cp:lastModifiedBy>Twoja nazwa użytkownika</cp:lastModifiedBy>
  <cp:revision>3</cp:revision>
  <cp:lastPrinted>2009-05-28T07:08:00Z</cp:lastPrinted>
  <dcterms:created xsi:type="dcterms:W3CDTF">2009-07-24T06:58:00Z</dcterms:created>
  <dcterms:modified xsi:type="dcterms:W3CDTF">2011-01-25T06:37:00Z</dcterms:modified>
</cp:coreProperties>
</file>